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1B5" w:rsidRDefault="00E571B5" w:rsidP="00000FCF">
      <w:pPr>
        <w:ind w:left="3600" w:firstLine="720"/>
        <w:rPr>
          <w:b/>
          <w:szCs w:val="28"/>
        </w:rPr>
      </w:pPr>
      <w:r w:rsidRPr="00084382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E571B5" w:rsidRPr="003B693E" w:rsidRDefault="00E571B5" w:rsidP="00000FCF">
      <w:pPr>
        <w:pStyle w:val="Heading3"/>
        <w:keepLines w:val="0"/>
        <w:numPr>
          <w:ilvl w:val="2"/>
          <w:numId w:val="6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E571B5" w:rsidRPr="003B693E" w:rsidRDefault="00E571B5" w:rsidP="00000FCF">
      <w:pPr>
        <w:pStyle w:val="Heading1"/>
        <w:numPr>
          <w:ilvl w:val="0"/>
          <w:numId w:val="6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E571B5" w:rsidRPr="003B693E" w:rsidRDefault="00E571B5" w:rsidP="00000FC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E571B5" w:rsidRPr="003B693E" w:rsidRDefault="00E571B5" w:rsidP="00000FCF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E571B5" w:rsidRPr="003B693E" w:rsidRDefault="00E571B5" w:rsidP="00000FCF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E571B5" w:rsidRPr="003B693E" w:rsidRDefault="00E571B5" w:rsidP="00000FCF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E571B5" w:rsidRDefault="00E571B5" w:rsidP="00000FCF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E571B5" w:rsidRPr="003B693E" w:rsidRDefault="00E571B5" w:rsidP="00000FCF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E571B5" w:rsidRPr="003B693E" w:rsidRDefault="00E571B5" w:rsidP="00000FCF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E571B5" w:rsidRPr="003B693E" w:rsidRDefault="00E571B5" w:rsidP="00000FCF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E571B5" w:rsidRPr="003B693E" w:rsidRDefault="00E571B5" w:rsidP="00000FCF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146</w:t>
      </w:r>
    </w:p>
    <w:p w:rsidR="00E571B5" w:rsidRPr="003B693E" w:rsidRDefault="00E571B5" w:rsidP="00000FCF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E571B5" w:rsidRPr="003B693E" w:rsidRDefault="00E571B5" w:rsidP="00000FCF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E571B5" w:rsidRPr="003B693E" w:rsidRDefault="00E571B5" w:rsidP="00000FCF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E571B5" w:rsidRPr="003B693E" w:rsidRDefault="00E571B5" w:rsidP="00000FCF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буд.№13 вул. Золотогірська</w:t>
      </w:r>
    </w:p>
    <w:p w:rsidR="00E571B5" w:rsidRPr="003B693E" w:rsidRDefault="00E571B5" w:rsidP="00000FCF">
      <w:pPr>
        <w:widowControl w:val="0"/>
        <w:autoSpaceDE w:val="0"/>
        <w:jc w:val="both"/>
        <w:rPr>
          <w:rFonts w:ascii="Times New Roman" w:hAnsi="Times New Roman"/>
        </w:rPr>
      </w:pPr>
    </w:p>
    <w:p w:rsidR="00E571B5" w:rsidRPr="003B693E" w:rsidRDefault="00E571B5" w:rsidP="005B7211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E571B5" w:rsidRPr="003B693E" w:rsidRDefault="00E571B5" w:rsidP="00000FCF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E571B5" w:rsidRPr="003B693E" w:rsidRDefault="00E571B5" w:rsidP="00000FCF">
      <w:pPr>
        <w:widowControl w:val="0"/>
        <w:numPr>
          <w:ilvl w:val="0"/>
          <w:numId w:val="7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 xml:space="preserve">2,708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№13 по вул.. Золотогірська</w:t>
      </w:r>
    </w:p>
    <w:p w:rsidR="00E571B5" w:rsidRPr="003B693E" w:rsidRDefault="00E571B5" w:rsidP="00000FCF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1"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№13, що по вул.. Золотогірська.</w:t>
      </w:r>
    </w:p>
    <w:p w:rsidR="00E571B5" w:rsidRPr="003B693E" w:rsidRDefault="00E571B5" w:rsidP="00000FCF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№13 по вул.. Золотогірська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E571B5" w:rsidRPr="003B693E" w:rsidRDefault="00E571B5" w:rsidP="00000FCF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E571B5" w:rsidRPr="003B693E" w:rsidRDefault="00E571B5" w:rsidP="00000FCF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E571B5" w:rsidRPr="003B693E" w:rsidRDefault="00E571B5" w:rsidP="00000FCF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E571B5" w:rsidRDefault="00E571B5" w:rsidP="00000FCF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E571B5" w:rsidRPr="00DC72A5" w:rsidRDefault="00E571B5" w:rsidP="005B721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E571B5" w:rsidRPr="00DC72A5" w:rsidRDefault="00E571B5" w:rsidP="005B7211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146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E571B5" w:rsidRPr="00DC72A5" w:rsidRDefault="00E571B5" w:rsidP="005B72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571B5" w:rsidRPr="00DC72A5" w:rsidRDefault="00E571B5" w:rsidP="005B72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571B5" w:rsidRPr="00DC72A5" w:rsidRDefault="00E571B5" w:rsidP="005B72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E571B5" w:rsidRPr="00DC72A5" w:rsidRDefault="00E571B5" w:rsidP="005B721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>Золотогірська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>,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13</w:t>
      </w:r>
    </w:p>
    <w:p w:rsidR="00E571B5" w:rsidRPr="00DC72A5" w:rsidRDefault="00E571B5" w:rsidP="005B72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E571B5" w:rsidRPr="00DC72A5" w:rsidRDefault="00E571B5" w:rsidP="005B72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E571B5" w:rsidRDefault="00E571B5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E571B5" w:rsidRPr="004B3789" w:rsidTr="002E5D63">
        <w:trPr>
          <w:trHeight w:val="527"/>
          <w:jc w:val="center"/>
        </w:trPr>
        <w:tc>
          <w:tcPr>
            <w:tcW w:w="901" w:type="dxa"/>
          </w:tcPr>
          <w:p w:rsidR="00E571B5" w:rsidRPr="004B3789" w:rsidRDefault="00E571B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789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E571B5" w:rsidRPr="004B3789" w:rsidRDefault="00E571B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7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E571B5" w:rsidRPr="004B3789" w:rsidRDefault="00E571B5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7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4B3789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4B3789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4B3789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E571B5" w:rsidRPr="004B3789" w:rsidTr="002E5D63">
        <w:trPr>
          <w:trHeight w:val="448"/>
          <w:jc w:val="center"/>
        </w:trPr>
        <w:tc>
          <w:tcPr>
            <w:tcW w:w="901" w:type="dxa"/>
          </w:tcPr>
          <w:p w:rsidR="00E571B5" w:rsidRPr="004B3789" w:rsidRDefault="00E571B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789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E571B5" w:rsidRPr="004B3789" w:rsidRDefault="00E571B5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7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E571B5" w:rsidRPr="004B3789" w:rsidRDefault="00E571B5" w:rsidP="00F625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789">
              <w:rPr>
                <w:rFonts w:ascii="Times New Roman" w:hAnsi="Times New Roman"/>
                <w:color w:val="000000"/>
                <w:sz w:val="24"/>
                <w:szCs w:val="24"/>
              </w:rPr>
              <w:t>0,731</w:t>
            </w:r>
          </w:p>
        </w:tc>
      </w:tr>
      <w:tr w:rsidR="00E571B5" w:rsidRPr="004B3789" w:rsidTr="002E5D63">
        <w:trPr>
          <w:trHeight w:val="336"/>
          <w:jc w:val="center"/>
        </w:trPr>
        <w:tc>
          <w:tcPr>
            <w:tcW w:w="901" w:type="dxa"/>
          </w:tcPr>
          <w:p w:rsidR="00E571B5" w:rsidRPr="004B3789" w:rsidRDefault="00E571B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789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E571B5" w:rsidRPr="004B3789" w:rsidRDefault="00E571B5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789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E571B5" w:rsidRPr="004B3789" w:rsidRDefault="00E571B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789">
              <w:rPr>
                <w:rFonts w:ascii="Times New Roman" w:hAnsi="Times New Roman"/>
                <w:color w:val="000000"/>
                <w:sz w:val="24"/>
                <w:szCs w:val="24"/>
              </w:rPr>
              <w:t>0,410</w:t>
            </w:r>
          </w:p>
        </w:tc>
      </w:tr>
      <w:tr w:rsidR="00E571B5" w:rsidRPr="004B3789" w:rsidTr="002E5D63">
        <w:trPr>
          <w:trHeight w:val="264"/>
          <w:jc w:val="center"/>
        </w:trPr>
        <w:tc>
          <w:tcPr>
            <w:tcW w:w="901" w:type="dxa"/>
          </w:tcPr>
          <w:p w:rsidR="00E571B5" w:rsidRPr="004B3789" w:rsidRDefault="00E571B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789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E571B5" w:rsidRPr="004B3789" w:rsidRDefault="00E571B5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789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E571B5" w:rsidRPr="004B3789" w:rsidRDefault="00E571B5" w:rsidP="005C00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571B5" w:rsidRPr="004B3789" w:rsidTr="002E5D63">
        <w:trPr>
          <w:trHeight w:val="264"/>
          <w:jc w:val="center"/>
        </w:trPr>
        <w:tc>
          <w:tcPr>
            <w:tcW w:w="901" w:type="dxa"/>
          </w:tcPr>
          <w:p w:rsidR="00E571B5" w:rsidRPr="004B3789" w:rsidRDefault="00E571B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789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E571B5" w:rsidRPr="004B3789" w:rsidRDefault="00E571B5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789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E571B5" w:rsidRPr="004B3789" w:rsidRDefault="00E571B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571B5" w:rsidRPr="004B3789" w:rsidTr="002E5D63">
        <w:trPr>
          <w:trHeight w:val="264"/>
          <w:jc w:val="center"/>
        </w:trPr>
        <w:tc>
          <w:tcPr>
            <w:tcW w:w="901" w:type="dxa"/>
          </w:tcPr>
          <w:p w:rsidR="00E571B5" w:rsidRPr="004B3789" w:rsidRDefault="00E571B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789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E571B5" w:rsidRPr="004B3789" w:rsidRDefault="00E571B5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789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E571B5" w:rsidRPr="004B3789" w:rsidRDefault="00E571B5" w:rsidP="00000F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789">
              <w:rPr>
                <w:rFonts w:ascii="Times New Roman" w:hAnsi="Times New Roman"/>
                <w:color w:val="000000"/>
                <w:sz w:val="24"/>
                <w:szCs w:val="24"/>
              </w:rPr>
              <w:t>0,210</w:t>
            </w:r>
          </w:p>
        </w:tc>
      </w:tr>
      <w:tr w:rsidR="00E571B5" w:rsidRPr="004B3789" w:rsidTr="002E5D63">
        <w:trPr>
          <w:trHeight w:val="2760"/>
          <w:jc w:val="center"/>
        </w:trPr>
        <w:tc>
          <w:tcPr>
            <w:tcW w:w="901" w:type="dxa"/>
          </w:tcPr>
          <w:p w:rsidR="00E571B5" w:rsidRPr="004B3789" w:rsidRDefault="00E571B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789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E571B5" w:rsidRPr="004B3789" w:rsidRDefault="00E571B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E571B5" w:rsidRPr="004B3789" w:rsidRDefault="00E571B5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789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E571B5" w:rsidRPr="004B3789" w:rsidRDefault="00E571B5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789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E571B5" w:rsidRPr="004B3789" w:rsidRDefault="00E571B5" w:rsidP="005861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789">
              <w:rPr>
                <w:rFonts w:ascii="Times New Roman" w:hAnsi="Times New Roman"/>
                <w:color w:val="000000"/>
                <w:sz w:val="24"/>
                <w:szCs w:val="24"/>
              </w:rPr>
              <w:t>1,065</w:t>
            </w:r>
          </w:p>
        </w:tc>
      </w:tr>
      <w:tr w:rsidR="00E571B5" w:rsidRPr="004B3789" w:rsidTr="002E5D63">
        <w:trPr>
          <w:trHeight w:val="596"/>
          <w:jc w:val="center"/>
        </w:trPr>
        <w:tc>
          <w:tcPr>
            <w:tcW w:w="901" w:type="dxa"/>
          </w:tcPr>
          <w:p w:rsidR="00E571B5" w:rsidRPr="004B3789" w:rsidRDefault="00E571B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789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E571B5" w:rsidRPr="004B3789" w:rsidRDefault="00E571B5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789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E571B5" w:rsidRPr="004B3789" w:rsidRDefault="00E571B5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7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E571B5" w:rsidRPr="004B3789" w:rsidRDefault="00E571B5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789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E571B5" w:rsidRPr="004B3789" w:rsidRDefault="00E571B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789">
              <w:rPr>
                <w:rFonts w:ascii="Times New Roman" w:hAnsi="Times New Roman"/>
                <w:color w:val="000000"/>
                <w:sz w:val="24"/>
                <w:szCs w:val="24"/>
              </w:rPr>
              <w:t>0,852</w:t>
            </w:r>
          </w:p>
          <w:p w:rsidR="00E571B5" w:rsidRPr="004B3789" w:rsidRDefault="00E571B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571B5" w:rsidRPr="004B3789" w:rsidRDefault="00E571B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789">
              <w:rPr>
                <w:rFonts w:ascii="Times New Roman" w:hAnsi="Times New Roman"/>
                <w:color w:val="000000"/>
                <w:sz w:val="24"/>
                <w:szCs w:val="24"/>
              </w:rPr>
              <w:t>0,363</w:t>
            </w:r>
          </w:p>
          <w:p w:rsidR="00E571B5" w:rsidRPr="004B3789" w:rsidRDefault="00E571B5" w:rsidP="005861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789">
              <w:rPr>
                <w:rFonts w:ascii="Times New Roman" w:hAnsi="Times New Roman"/>
                <w:color w:val="000000"/>
                <w:sz w:val="24"/>
                <w:szCs w:val="24"/>
              </w:rPr>
              <w:t>0,489</w:t>
            </w:r>
          </w:p>
        </w:tc>
      </w:tr>
      <w:tr w:rsidR="00E571B5" w:rsidRPr="004B3789" w:rsidTr="002E5D63">
        <w:trPr>
          <w:trHeight w:val="264"/>
          <w:jc w:val="center"/>
        </w:trPr>
        <w:tc>
          <w:tcPr>
            <w:tcW w:w="901" w:type="dxa"/>
          </w:tcPr>
          <w:p w:rsidR="00E571B5" w:rsidRPr="004B3789" w:rsidRDefault="00E571B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789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E571B5" w:rsidRPr="004B3789" w:rsidRDefault="00E571B5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7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E571B5" w:rsidRPr="004B3789" w:rsidRDefault="00E571B5" w:rsidP="005861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789">
              <w:rPr>
                <w:rFonts w:ascii="Times New Roman" w:hAnsi="Times New Roman"/>
                <w:color w:val="000000"/>
                <w:sz w:val="24"/>
                <w:szCs w:val="24"/>
              </w:rPr>
              <w:t>0,007</w:t>
            </w:r>
          </w:p>
        </w:tc>
      </w:tr>
      <w:tr w:rsidR="00E571B5" w:rsidRPr="004B3789" w:rsidTr="002E5D63">
        <w:trPr>
          <w:trHeight w:val="264"/>
          <w:jc w:val="center"/>
        </w:trPr>
        <w:tc>
          <w:tcPr>
            <w:tcW w:w="901" w:type="dxa"/>
          </w:tcPr>
          <w:p w:rsidR="00E571B5" w:rsidRPr="004B3789" w:rsidRDefault="00E571B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789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E571B5" w:rsidRPr="004B3789" w:rsidRDefault="00E571B5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789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E571B5" w:rsidRPr="004B3789" w:rsidRDefault="00E571B5" w:rsidP="006264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789">
              <w:rPr>
                <w:rFonts w:ascii="Times New Roman" w:hAnsi="Times New Roman"/>
                <w:color w:val="000000"/>
                <w:sz w:val="24"/>
                <w:szCs w:val="24"/>
              </w:rPr>
              <w:t>0,164</w:t>
            </w:r>
          </w:p>
        </w:tc>
      </w:tr>
      <w:tr w:rsidR="00E571B5" w:rsidRPr="004B3789" w:rsidTr="002E5D63">
        <w:trPr>
          <w:trHeight w:val="264"/>
          <w:jc w:val="center"/>
        </w:trPr>
        <w:tc>
          <w:tcPr>
            <w:tcW w:w="901" w:type="dxa"/>
          </w:tcPr>
          <w:p w:rsidR="00E571B5" w:rsidRPr="004B3789" w:rsidRDefault="00E571B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E571B5" w:rsidRPr="00CB5CC3" w:rsidRDefault="00E571B5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E571B5" w:rsidRPr="004B3789" w:rsidRDefault="00E571B5" w:rsidP="00000F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789">
              <w:rPr>
                <w:rFonts w:ascii="Times New Roman" w:hAnsi="Times New Roman"/>
                <w:color w:val="000000"/>
                <w:sz w:val="24"/>
                <w:szCs w:val="24"/>
              </w:rPr>
              <w:t>3,439</w:t>
            </w:r>
          </w:p>
        </w:tc>
      </w:tr>
    </w:tbl>
    <w:p w:rsidR="00E571B5" w:rsidRDefault="00E571B5" w:rsidP="00CB5CC3">
      <w:pPr>
        <w:spacing w:after="0" w:line="240" w:lineRule="auto"/>
        <w:ind w:left="360"/>
        <w:jc w:val="both"/>
        <w:rPr>
          <w:color w:val="000000"/>
        </w:rPr>
      </w:pPr>
    </w:p>
    <w:p w:rsidR="00E571B5" w:rsidRDefault="00E571B5" w:rsidP="00CB5CC3">
      <w:pPr>
        <w:spacing w:after="0" w:line="240" w:lineRule="auto"/>
        <w:ind w:left="360"/>
        <w:jc w:val="both"/>
        <w:rPr>
          <w:color w:val="000000"/>
        </w:rPr>
      </w:pPr>
    </w:p>
    <w:p w:rsidR="00E571B5" w:rsidRPr="00DC72A5" w:rsidRDefault="00E571B5" w:rsidP="005B7211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E571B5" w:rsidRDefault="00E571B5" w:rsidP="005B7211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E571B5" w:rsidRDefault="00E571B5" w:rsidP="005B7211">
      <w:pPr>
        <w:spacing w:after="0" w:line="240" w:lineRule="auto"/>
        <w:ind w:left="360"/>
        <w:jc w:val="both"/>
        <w:rPr>
          <w:color w:val="000000"/>
        </w:rPr>
      </w:pPr>
    </w:p>
    <w:p w:rsidR="00E571B5" w:rsidRDefault="00E571B5" w:rsidP="005B7211">
      <w:pPr>
        <w:spacing w:after="0" w:line="240" w:lineRule="auto"/>
        <w:ind w:left="360"/>
        <w:jc w:val="both"/>
        <w:rPr>
          <w:color w:val="000000"/>
        </w:rPr>
      </w:pPr>
    </w:p>
    <w:p w:rsidR="00E571B5" w:rsidRPr="00703542" w:rsidRDefault="00E571B5" w:rsidP="005B7211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E571B5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E571B5" w:rsidRPr="005459CC" w:rsidRDefault="00E571B5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571B5" w:rsidRPr="005459CC" w:rsidRDefault="00E571B5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E571B5" w:rsidRPr="005459CC" w:rsidRDefault="00E571B5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E571B5" w:rsidRPr="00AF1ABC" w:rsidRDefault="00E571B5" w:rsidP="005B7211">
      <w:pPr>
        <w:spacing w:after="0" w:line="240" w:lineRule="auto"/>
        <w:ind w:left="360"/>
        <w:jc w:val="both"/>
      </w:pPr>
    </w:p>
    <w:sectPr w:rsidR="00E571B5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1B5" w:rsidRDefault="00E571B5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E571B5" w:rsidRDefault="00E571B5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1B5" w:rsidRDefault="00E571B5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E571B5" w:rsidRDefault="00E571B5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65384D"/>
    <w:multiLevelType w:val="hybridMultilevel"/>
    <w:tmpl w:val="720A5168"/>
    <w:lvl w:ilvl="0" w:tplc="E4A661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00FCF"/>
    <w:rsid w:val="00084382"/>
    <w:rsid w:val="000B2E03"/>
    <w:rsid w:val="000C44AD"/>
    <w:rsid w:val="00155AC2"/>
    <w:rsid w:val="001C394A"/>
    <w:rsid w:val="001F0F7A"/>
    <w:rsid w:val="002E5D63"/>
    <w:rsid w:val="002F69C5"/>
    <w:rsid w:val="00317374"/>
    <w:rsid w:val="00342094"/>
    <w:rsid w:val="003A3059"/>
    <w:rsid w:val="003B693E"/>
    <w:rsid w:val="003F6C6A"/>
    <w:rsid w:val="004B3789"/>
    <w:rsid w:val="0050228D"/>
    <w:rsid w:val="005108D2"/>
    <w:rsid w:val="005459CC"/>
    <w:rsid w:val="00551887"/>
    <w:rsid w:val="0058611D"/>
    <w:rsid w:val="005B7211"/>
    <w:rsid w:val="005C00EB"/>
    <w:rsid w:val="00626489"/>
    <w:rsid w:val="006B342B"/>
    <w:rsid w:val="006E0CC3"/>
    <w:rsid w:val="00703542"/>
    <w:rsid w:val="007A792C"/>
    <w:rsid w:val="007B3285"/>
    <w:rsid w:val="007C2C39"/>
    <w:rsid w:val="007D0E0F"/>
    <w:rsid w:val="007F6CBA"/>
    <w:rsid w:val="00843EB1"/>
    <w:rsid w:val="00861363"/>
    <w:rsid w:val="00875085"/>
    <w:rsid w:val="008E0026"/>
    <w:rsid w:val="009319AD"/>
    <w:rsid w:val="00973B24"/>
    <w:rsid w:val="00997DE2"/>
    <w:rsid w:val="009B7DA4"/>
    <w:rsid w:val="00A31271"/>
    <w:rsid w:val="00A60517"/>
    <w:rsid w:val="00A85A86"/>
    <w:rsid w:val="00AF1ABC"/>
    <w:rsid w:val="00B034AE"/>
    <w:rsid w:val="00B26AF7"/>
    <w:rsid w:val="00B8255B"/>
    <w:rsid w:val="00BE7802"/>
    <w:rsid w:val="00BF1FE2"/>
    <w:rsid w:val="00C4499A"/>
    <w:rsid w:val="00C50B23"/>
    <w:rsid w:val="00C94A65"/>
    <w:rsid w:val="00CB1132"/>
    <w:rsid w:val="00CB5CC3"/>
    <w:rsid w:val="00CD116D"/>
    <w:rsid w:val="00CD4BB2"/>
    <w:rsid w:val="00D05B91"/>
    <w:rsid w:val="00D4596C"/>
    <w:rsid w:val="00DC6690"/>
    <w:rsid w:val="00DC72A5"/>
    <w:rsid w:val="00DF0AE2"/>
    <w:rsid w:val="00E16316"/>
    <w:rsid w:val="00E571B5"/>
    <w:rsid w:val="00E650E0"/>
    <w:rsid w:val="00E83C9C"/>
    <w:rsid w:val="00EA514E"/>
    <w:rsid w:val="00F35017"/>
    <w:rsid w:val="00F37F99"/>
    <w:rsid w:val="00F625A9"/>
    <w:rsid w:val="00F9747D"/>
    <w:rsid w:val="00FA6F27"/>
    <w:rsid w:val="00FC7DB9"/>
    <w:rsid w:val="00FE3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00FCF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000FCF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00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0F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106</TotalTime>
  <Pages>2</Pages>
  <Words>656</Words>
  <Characters>3742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2017-03-28T06:25:00Z</cp:lastPrinted>
  <dcterms:created xsi:type="dcterms:W3CDTF">2017-03-22T10:43:00Z</dcterms:created>
  <dcterms:modified xsi:type="dcterms:W3CDTF">2017-04-04T04:52:00Z</dcterms:modified>
</cp:coreProperties>
</file>